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EC6" w:rsidRDefault="00C14EC6" w:rsidP="006B5BA3">
      <w:pPr>
        <w:spacing w:line="360" w:lineRule="auto"/>
        <w:ind w:left="3600" w:firstLine="720"/>
        <w:rPr>
          <w:rFonts w:ascii="Verdana" w:hAnsi="Verdana"/>
          <w:b/>
          <w:sz w:val="24"/>
          <w:szCs w:val="24"/>
          <w:lang w:val="bg-BG"/>
        </w:rPr>
      </w:pPr>
    </w:p>
    <w:p w:rsidR="00BA3D1A" w:rsidRPr="00C652AA" w:rsidRDefault="007A1273" w:rsidP="006B5BA3">
      <w:pPr>
        <w:spacing w:line="360" w:lineRule="auto"/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C652AA">
        <w:rPr>
          <w:rFonts w:ascii="Verdana" w:hAnsi="Verdana"/>
          <w:b/>
          <w:sz w:val="24"/>
          <w:szCs w:val="24"/>
          <w:lang w:val="bg-BG"/>
        </w:rPr>
        <w:t>ПРОТОКОЛ</w:t>
      </w:r>
      <w:r w:rsidR="006B5BA3" w:rsidRPr="00C652AA">
        <w:rPr>
          <w:rFonts w:ascii="Verdana" w:hAnsi="Verdana"/>
          <w:b/>
          <w:sz w:val="24"/>
          <w:szCs w:val="24"/>
          <w:lang w:val="bg-BG"/>
        </w:rPr>
        <w:t xml:space="preserve"> </w:t>
      </w:r>
    </w:p>
    <w:p w:rsidR="007A1273" w:rsidRPr="00C14EC6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за</w:t>
      </w:r>
      <w:r w:rsidR="006B5BA3" w:rsidRPr="00C14EC6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C14EC6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поземлен фонд</w:t>
      </w:r>
      <w:r w:rsidR="000C0A74" w:rsidRPr="00C14EC6">
        <w:rPr>
          <w:rFonts w:ascii="Verdana" w:hAnsi="Verdana"/>
          <w:lang w:val="bg-BG"/>
        </w:rPr>
        <w:t xml:space="preserve">, находящи се в </w:t>
      </w:r>
      <w:r w:rsidR="001F5FC1" w:rsidRPr="00C14EC6">
        <w:rPr>
          <w:rFonts w:ascii="Verdana" w:hAnsi="Verdana"/>
          <w:lang w:val="bg-BG"/>
        </w:rPr>
        <w:t xml:space="preserve">землището на </w:t>
      </w:r>
      <w:r w:rsidR="00E0433F" w:rsidRPr="00C14EC6">
        <w:rPr>
          <w:rFonts w:ascii="Verdana" w:hAnsi="Verdana"/>
          <w:lang w:val="bg-BG"/>
        </w:rPr>
        <w:t>с. Пъдарско, ЕКАТТЕ 58983</w:t>
      </w:r>
    </w:p>
    <w:p w:rsidR="002C7D38" w:rsidRPr="00C652AA" w:rsidRDefault="002C7D38" w:rsidP="00BA3D1A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</w:p>
    <w:p w:rsidR="001D0C76" w:rsidRPr="00C14EC6" w:rsidRDefault="003325D4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Днес, 08.05.</w:t>
      </w:r>
      <w:r w:rsidR="0017179F" w:rsidRPr="00C14EC6">
        <w:rPr>
          <w:rFonts w:ascii="Verdana" w:hAnsi="Verdana"/>
          <w:lang w:val="bg-BG"/>
        </w:rPr>
        <w:t xml:space="preserve">2025 </w:t>
      </w:r>
      <w:r w:rsidR="00C662FD" w:rsidRPr="00C14EC6">
        <w:rPr>
          <w:rFonts w:ascii="Verdana" w:hAnsi="Verdana"/>
          <w:lang w:val="bg-BG"/>
        </w:rPr>
        <w:t>г.</w:t>
      </w:r>
      <w:r w:rsidR="00BA3D1A" w:rsidRPr="00C14EC6">
        <w:rPr>
          <w:rFonts w:ascii="Verdana" w:hAnsi="Verdana"/>
          <w:lang w:val="bg-BG"/>
        </w:rPr>
        <w:t>,</w:t>
      </w:r>
      <w:r w:rsidR="001E6550" w:rsidRPr="00C14EC6">
        <w:rPr>
          <w:rFonts w:ascii="Verdana" w:hAnsi="Verdana"/>
          <w:lang w:val="bg-BG"/>
        </w:rPr>
        <w:t xml:space="preserve"> </w:t>
      </w:r>
      <w:r w:rsidR="0017179F" w:rsidRPr="00C14EC6">
        <w:rPr>
          <w:rFonts w:ascii="Verdana" w:hAnsi="Verdana"/>
          <w:lang w:val="bg-BG"/>
        </w:rPr>
        <w:t>в гр.</w:t>
      </w:r>
      <w:r w:rsidR="0091226D" w:rsidRPr="00C14EC6">
        <w:rPr>
          <w:rFonts w:ascii="Verdana" w:hAnsi="Verdana"/>
          <w:lang w:val="bg-BG"/>
        </w:rPr>
        <w:t xml:space="preserve"> </w:t>
      </w:r>
      <w:r w:rsidR="0017179F" w:rsidRPr="00C14EC6">
        <w:rPr>
          <w:rFonts w:ascii="Verdana" w:hAnsi="Verdana"/>
          <w:lang w:val="bg-BG"/>
        </w:rPr>
        <w:t>Брезово,</w:t>
      </w:r>
      <w:r w:rsidR="002C7D38" w:rsidRPr="00C14EC6">
        <w:rPr>
          <w:rFonts w:ascii="Verdana" w:hAnsi="Verdana"/>
          <w:lang w:val="bg-BG"/>
        </w:rPr>
        <w:t xml:space="preserve"> </w:t>
      </w:r>
      <w:r w:rsidR="001E6550" w:rsidRPr="00C14EC6">
        <w:rPr>
          <w:rFonts w:ascii="Verdana" w:hAnsi="Verdana"/>
          <w:lang w:val="bg-BG"/>
        </w:rPr>
        <w:t xml:space="preserve">на основание </w:t>
      </w:r>
      <w:r w:rsidR="002C7D38" w:rsidRPr="00C14EC6">
        <w:rPr>
          <w:rFonts w:ascii="Verdana" w:hAnsi="Verdana"/>
          <w:lang w:val="bg-BG"/>
        </w:rPr>
        <w:t xml:space="preserve">разпоредбите на </w:t>
      </w:r>
      <w:r w:rsidR="001E6550" w:rsidRPr="00C14EC6">
        <w:rPr>
          <w:rFonts w:ascii="Verdana" w:hAnsi="Verdana"/>
          <w:lang w:val="bg-BG"/>
        </w:rPr>
        <w:t xml:space="preserve">чл. 37и, ал. 8, т. </w:t>
      </w:r>
      <w:r w:rsidR="000C0A74" w:rsidRPr="00C14EC6">
        <w:rPr>
          <w:rFonts w:ascii="Verdana" w:hAnsi="Verdana"/>
          <w:lang w:val="bg-BG"/>
        </w:rPr>
        <w:t>4 и 5</w:t>
      </w:r>
      <w:r w:rsidR="006B5BA3" w:rsidRPr="00C14EC6">
        <w:rPr>
          <w:rFonts w:ascii="Verdana" w:hAnsi="Verdana"/>
          <w:lang w:val="bg-BG"/>
        </w:rPr>
        <w:t xml:space="preserve"> от </w:t>
      </w:r>
      <w:r w:rsidR="001E6550" w:rsidRPr="00C14EC6">
        <w:rPr>
          <w:rFonts w:ascii="Verdana" w:hAnsi="Verdana"/>
          <w:lang w:val="bg-BG"/>
        </w:rPr>
        <w:t xml:space="preserve"> З</w:t>
      </w:r>
      <w:r w:rsidR="002C7D38" w:rsidRPr="00C14EC6">
        <w:rPr>
          <w:rFonts w:ascii="Verdana" w:hAnsi="Verdana"/>
          <w:lang w:val="bg-BG"/>
        </w:rPr>
        <w:t>акон</w:t>
      </w:r>
      <w:r w:rsidR="006B5BA3" w:rsidRPr="00C14EC6">
        <w:rPr>
          <w:rFonts w:ascii="Verdana" w:hAnsi="Verdana"/>
          <w:lang w:val="bg-BG"/>
        </w:rPr>
        <w:t>а</w:t>
      </w:r>
      <w:r w:rsidR="002C7D38" w:rsidRPr="00C14EC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C14EC6">
        <w:rPr>
          <w:rFonts w:ascii="Verdana" w:hAnsi="Verdana"/>
          <w:lang w:val="bg-BG"/>
        </w:rPr>
        <w:t xml:space="preserve">чл. 104г, ал. </w:t>
      </w:r>
      <w:r w:rsidR="000C0A74" w:rsidRPr="00C14EC6">
        <w:rPr>
          <w:rFonts w:ascii="Verdana" w:hAnsi="Verdana"/>
          <w:lang w:val="bg-BG"/>
        </w:rPr>
        <w:t>7 и 8, чл. 104д, ал. 1</w:t>
      </w:r>
      <w:r w:rsidR="001E6550" w:rsidRPr="00C14EC6">
        <w:rPr>
          <w:rFonts w:ascii="Verdana" w:hAnsi="Verdana"/>
          <w:lang w:val="bg-BG"/>
        </w:rPr>
        <w:t xml:space="preserve"> от Правилника за прилагане на ЗСПЗЗ, комисия, определена със </w:t>
      </w:r>
      <w:r w:rsidR="001D0C76" w:rsidRPr="00C14EC6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C14EC6" w:rsidRDefault="001D0C76" w:rsidP="001D0C76">
      <w:pPr>
        <w:spacing w:line="360" w:lineRule="auto"/>
        <w:ind w:firstLine="720"/>
        <w:rPr>
          <w:rFonts w:ascii="Verdana" w:hAnsi="Verdana"/>
        </w:rPr>
      </w:pPr>
      <w:r w:rsidRPr="00C14EC6">
        <w:rPr>
          <w:rFonts w:ascii="Verdana" w:hAnsi="Verdana"/>
          <w:b/>
          <w:lang w:val="bg-BG"/>
        </w:rPr>
        <w:t>Председател:</w:t>
      </w:r>
      <w:r w:rsidRPr="00C14EC6">
        <w:rPr>
          <w:rFonts w:ascii="Verdana" w:hAnsi="Verdana"/>
          <w:lang w:val="bg-BG"/>
        </w:rPr>
        <w:t xml:space="preserve"> инж. Калин </w:t>
      </w:r>
      <w:proofErr w:type="spellStart"/>
      <w:r w:rsidRPr="00C14EC6">
        <w:rPr>
          <w:rFonts w:ascii="Verdana" w:hAnsi="Verdana"/>
          <w:lang w:val="bg-BG"/>
        </w:rPr>
        <w:t>Калапанков</w:t>
      </w:r>
      <w:proofErr w:type="spellEnd"/>
      <w:r w:rsidRPr="00C14EC6">
        <w:rPr>
          <w:rFonts w:ascii="Verdana" w:hAnsi="Verdana"/>
          <w:lang w:val="bg-BG"/>
        </w:rPr>
        <w:t xml:space="preserve"> – кмет на община Брезово</w:t>
      </w:r>
    </w:p>
    <w:p w:rsidR="001D0C76" w:rsidRPr="00C14EC6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C14EC6">
        <w:rPr>
          <w:rFonts w:ascii="Verdana" w:hAnsi="Verdana"/>
          <w:b/>
          <w:lang w:val="bg-BG"/>
        </w:rPr>
        <w:t xml:space="preserve">Членове: </w:t>
      </w:r>
    </w:p>
    <w:p w:rsidR="00E0433F" w:rsidRPr="00C14EC6" w:rsidRDefault="00E0433F" w:rsidP="00E0433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14EC6">
        <w:rPr>
          <w:rFonts w:ascii="Verdana" w:hAnsi="Verdana" w:cs="Cambria"/>
          <w:lang w:val="bg-BG"/>
        </w:rPr>
        <w:t xml:space="preserve">Пламен </w:t>
      </w:r>
      <w:proofErr w:type="spellStart"/>
      <w:r w:rsidRPr="00C14EC6">
        <w:rPr>
          <w:rFonts w:ascii="Verdana" w:hAnsi="Verdana" w:cs="Cambria"/>
          <w:lang w:val="bg-BG"/>
        </w:rPr>
        <w:t>Изамски</w:t>
      </w:r>
      <w:proofErr w:type="spellEnd"/>
      <w:r w:rsidRPr="00C14EC6">
        <w:rPr>
          <w:rFonts w:ascii="Verdana" w:hAnsi="Verdana" w:cs="Cambria"/>
          <w:lang w:val="bg-BG"/>
        </w:rPr>
        <w:t>- главен специалист „Екология“ в община Брезово, оправомощен със заповед № 328/ 25.03.2025 г. на кмета на община Брезово да замести Димитър Петров- кмет на с. Пъдарско, поради установен конфликт на интереси с участник в разпределението</w:t>
      </w:r>
      <w:r w:rsidRPr="00C14EC6">
        <w:rPr>
          <w:rFonts w:ascii="Verdana" w:hAnsi="Verdana"/>
          <w:lang w:val="bg-BG"/>
        </w:rPr>
        <w:t>;</w:t>
      </w:r>
    </w:p>
    <w:p w:rsidR="001D0C76" w:rsidRPr="00C14EC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Брезово;</w:t>
      </w:r>
    </w:p>
    <w:p w:rsidR="001D0C76" w:rsidRPr="00C14EC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Цветелина Кацарска – началник на Общинска служба по Земеделие гр. Брезово;</w:t>
      </w:r>
    </w:p>
    <w:p w:rsidR="001D0C76" w:rsidRPr="00C14EC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Боряна </w:t>
      </w:r>
      <w:proofErr w:type="spellStart"/>
      <w:r w:rsidRPr="00C14EC6">
        <w:rPr>
          <w:rFonts w:ascii="Verdana" w:hAnsi="Verdana"/>
          <w:lang w:val="bg-BG"/>
        </w:rPr>
        <w:t>Скочева</w:t>
      </w:r>
      <w:proofErr w:type="spellEnd"/>
      <w:r w:rsidRPr="00C14EC6"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C14EC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Pr="00C14EC6" w:rsidRDefault="00E60D45" w:rsidP="00E60D45">
      <w:pPr>
        <w:spacing w:line="360" w:lineRule="auto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В прис</w:t>
      </w:r>
      <w:r w:rsidR="00EA1723">
        <w:rPr>
          <w:rFonts w:ascii="Verdana" w:hAnsi="Verdana"/>
          <w:lang w:val="bg-BG"/>
        </w:rPr>
        <w:t>ъствието на г-н Т.А. и г-жа П.П.</w:t>
      </w:r>
      <w:r w:rsidRPr="00C14EC6">
        <w:rPr>
          <w:rFonts w:ascii="Verdana" w:hAnsi="Verdana"/>
          <w:lang w:val="bg-BG"/>
        </w:rPr>
        <w:t xml:space="preserve">, </w:t>
      </w:r>
      <w:r w:rsidR="007A1273" w:rsidRPr="00C14EC6">
        <w:rPr>
          <w:rFonts w:ascii="Verdana" w:hAnsi="Verdana"/>
          <w:lang w:val="bg-BG"/>
        </w:rPr>
        <w:t xml:space="preserve">извърши </w:t>
      </w:r>
      <w:r w:rsidR="006B5BA3" w:rsidRPr="00C14EC6">
        <w:rPr>
          <w:rFonts w:ascii="Verdana" w:hAnsi="Verdana"/>
          <w:lang w:val="bg-BG"/>
        </w:rPr>
        <w:t>разпределение</w:t>
      </w:r>
      <w:r w:rsidR="00F17386" w:rsidRPr="00C14EC6">
        <w:rPr>
          <w:rFonts w:ascii="Verdana" w:hAnsi="Verdana"/>
          <w:lang w:val="bg-BG"/>
        </w:rPr>
        <w:t xml:space="preserve"> на</w:t>
      </w:r>
      <w:r w:rsidR="007A1273" w:rsidRPr="00C14EC6">
        <w:rPr>
          <w:rFonts w:ascii="Verdana" w:hAnsi="Verdana"/>
          <w:lang w:val="bg-BG"/>
        </w:rPr>
        <w:t xml:space="preserve"> свободните </w:t>
      </w:r>
      <w:r w:rsidR="006B5BA3" w:rsidRPr="00C14EC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 w:rsidRPr="00C14EC6">
        <w:rPr>
          <w:rFonts w:ascii="Verdana" w:hAnsi="Verdana"/>
          <w:lang w:val="bg-BG"/>
        </w:rPr>
        <w:t>, оп</w:t>
      </w:r>
      <w:r w:rsidR="00292686" w:rsidRPr="00C14EC6">
        <w:rPr>
          <w:rFonts w:ascii="Verdana" w:hAnsi="Verdana"/>
          <w:lang w:val="bg-BG"/>
        </w:rPr>
        <w:t xml:space="preserve">ределени с писмо с </w:t>
      </w:r>
      <w:r w:rsidR="003D4D89" w:rsidRPr="00C14EC6">
        <w:rPr>
          <w:rFonts w:ascii="Verdana" w:hAnsi="Verdana"/>
          <w:lang w:val="bg-BG"/>
        </w:rPr>
        <w:t>изх. № 9166-3/ 23.01</w:t>
      </w:r>
      <w:r w:rsidR="00292686" w:rsidRPr="00C14EC6">
        <w:rPr>
          <w:rFonts w:ascii="Verdana" w:hAnsi="Verdana"/>
          <w:lang w:val="bg-BG"/>
        </w:rPr>
        <w:t>.2025 г.</w:t>
      </w:r>
      <w:r w:rsidR="007A1273" w:rsidRPr="00C14EC6">
        <w:rPr>
          <w:rFonts w:ascii="Verdana" w:hAnsi="Verdana"/>
          <w:lang w:val="bg-BG"/>
        </w:rPr>
        <w:t xml:space="preserve"> на министъра на земеделието </w:t>
      </w:r>
      <w:r w:rsidR="00292686" w:rsidRPr="00C14EC6">
        <w:rPr>
          <w:rFonts w:ascii="Verdana" w:hAnsi="Verdana"/>
          <w:lang w:val="bg-BG"/>
        </w:rPr>
        <w:t>и храните и решение №271/ 26.02.2025г.</w:t>
      </w:r>
      <w:r w:rsidR="007A1273" w:rsidRPr="00C14EC6">
        <w:rPr>
          <w:rFonts w:ascii="Verdana" w:hAnsi="Verdana"/>
          <w:lang w:val="bg-BG"/>
        </w:rPr>
        <w:t xml:space="preserve"> на Общинския съв</w:t>
      </w:r>
      <w:r w:rsidR="00292686" w:rsidRPr="00C14EC6">
        <w:rPr>
          <w:rFonts w:ascii="Verdana" w:hAnsi="Verdana"/>
          <w:lang w:val="bg-BG"/>
        </w:rPr>
        <w:t>ет на община Брезово.</w:t>
      </w:r>
    </w:p>
    <w:p w:rsidR="00C14EC6" w:rsidRDefault="00C14EC6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C14EC6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Въз основа на </w:t>
      </w:r>
      <w:r w:rsidR="000D1D13" w:rsidRPr="00C14EC6">
        <w:rPr>
          <w:rFonts w:ascii="Verdana" w:hAnsi="Verdana"/>
          <w:lang w:val="bg-BG"/>
        </w:rPr>
        <w:t>своите решения, обективирани в с</w:t>
      </w:r>
      <w:r w:rsidRPr="00C14EC6"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14EC6">
        <w:rPr>
          <w:rFonts w:ascii="Verdana" w:hAnsi="Verdana"/>
          <w:lang w:val="bg-BG"/>
        </w:rPr>
        <w:t xml:space="preserve"> находящи се в</w:t>
      </w:r>
      <w:r w:rsidR="001F5FC1" w:rsidRPr="00C14EC6">
        <w:rPr>
          <w:rFonts w:ascii="Verdana" w:hAnsi="Verdana"/>
          <w:lang w:val="bg-BG"/>
        </w:rPr>
        <w:t xml:space="preserve"> землището на</w:t>
      </w:r>
      <w:r w:rsidR="004B040F" w:rsidRPr="00C14EC6">
        <w:rPr>
          <w:rFonts w:ascii="Verdana" w:hAnsi="Verdana"/>
          <w:lang w:val="bg-BG"/>
        </w:rPr>
        <w:t xml:space="preserve"> </w:t>
      </w:r>
      <w:r w:rsidR="00083BFB" w:rsidRPr="00C14EC6">
        <w:rPr>
          <w:rFonts w:ascii="Verdana" w:hAnsi="Verdana"/>
          <w:b/>
          <w:lang w:val="bg-BG"/>
        </w:rPr>
        <w:t>с. Пъдарско</w:t>
      </w:r>
      <w:r w:rsidR="004B040F" w:rsidRPr="00C14EC6">
        <w:rPr>
          <w:rFonts w:ascii="Verdana" w:hAnsi="Verdana"/>
          <w:lang w:val="bg-BG"/>
        </w:rPr>
        <w:t>, съставен на 26.03.2025 г.</w:t>
      </w:r>
      <w:r w:rsidR="000C0A74" w:rsidRPr="00C14EC6">
        <w:rPr>
          <w:rFonts w:ascii="Verdana" w:hAnsi="Verdana"/>
          <w:lang w:val="bg-BG"/>
        </w:rPr>
        <w:t xml:space="preserve">, </w:t>
      </w:r>
      <w:r w:rsidRPr="00C14EC6">
        <w:rPr>
          <w:rFonts w:ascii="Verdana" w:hAnsi="Verdana"/>
          <w:lang w:val="bg-BG"/>
        </w:rPr>
        <w:t xml:space="preserve">и Констативен </w:t>
      </w:r>
      <w:r w:rsidR="000C0A74" w:rsidRPr="00C14EC6">
        <w:rPr>
          <w:rFonts w:ascii="Verdana" w:hAnsi="Verdana"/>
          <w:lang w:val="bg-BG"/>
        </w:rPr>
        <w:t>протокол по чл. 37и, ал. 8, т. 3</w:t>
      </w:r>
      <w:r w:rsidRPr="00C14EC6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14EC6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14EC6">
        <w:rPr>
          <w:rFonts w:ascii="Verdana" w:hAnsi="Verdana"/>
          <w:lang w:val="bg-BG"/>
        </w:rPr>
        <w:lastRenderedPageBreak/>
        <w:t>землището на</w:t>
      </w:r>
      <w:r w:rsidR="004B040F" w:rsidRPr="00C14EC6">
        <w:rPr>
          <w:rFonts w:ascii="Verdana" w:hAnsi="Verdana"/>
          <w:lang w:val="bg-BG"/>
        </w:rPr>
        <w:t xml:space="preserve"> </w:t>
      </w:r>
      <w:r w:rsidR="00083BFB" w:rsidRPr="00C14EC6">
        <w:rPr>
          <w:rFonts w:ascii="Verdana" w:hAnsi="Verdana"/>
          <w:b/>
          <w:lang w:val="bg-BG"/>
        </w:rPr>
        <w:t>с. Пъдарско</w:t>
      </w:r>
      <w:r w:rsidR="004B040F" w:rsidRPr="00C14EC6">
        <w:rPr>
          <w:rFonts w:ascii="Verdana" w:hAnsi="Verdana"/>
          <w:lang w:val="bg-BG"/>
        </w:rPr>
        <w:t>, съставен на 10.04.2025 г.</w:t>
      </w:r>
      <w:r w:rsidRPr="00C14EC6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C14EC6">
        <w:rPr>
          <w:rFonts w:ascii="Verdana" w:hAnsi="Verdana"/>
          <w:lang w:val="bg-BG"/>
        </w:rPr>
        <w:t xml:space="preserve"> и 5</w:t>
      </w:r>
      <w:r w:rsidR="005B6F44" w:rsidRPr="00C14EC6">
        <w:rPr>
          <w:rFonts w:ascii="Verdana" w:hAnsi="Verdana"/>
          <w:lang w:val="bg-BG"/>
        </w:rPr>
        <w:t xml:space="preserve"> от ЗСПЗЗ </w:t>
      </w:r>
      <w:r w:rsidRPr="00C14EC6">
        <w:rPr>
          <w:rFonts w:ascii="Verdana" w:hAnsi="Verdana"/>
          <w:lang w:val="bg-BG"/>
        </w:rPr>
        <w:t>комисията реши:</w:t>
      </w:r>
    </w:p>
    <w:p w:rsidR="00E60D45" w:rsidRPr="00C14EC6" w:rsidRDefault="004B040F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>За землището на с.</w:t>
      </w:r>
      <w:r w:rsidR="00C04D9C" w:rsidRPr="00C14EC6">
        <w:rPr>
          <w:rFonts w:ascii="Verdana" w:hAnsi="Verdana"/>
          <w:lang w:val="bg-BG"/>
        </w:rPr>
        <w:t xml:space="preserve"> </w:t>
      </w:r>
      <w:r w:rsidR="000D3444" w:rsidRPr="00C14EC6">
        <w:rPr>
          <w:rFonts w:ascii="Verdana" w:hAnsi="Verdana"/>
          <w:lang w:val="bg-BG"/>
        </w:rPr>
        <w:t>Зелениково</w:t>
      </w:r>
      <w:r w:rsidR="000C0A74" w:rsidRPr="00C14EC6">
        <w:rPr>
          <w:rFonts w:ascii="Verdana" w:hAnsi="Verdana"/>
          <w:lang w:val="bg-BG"/>
        </w:rPr>
        <w:t xml:space="preserve"> о</w:t>
      </w:r>
      <w:r w:rsidR="007A1273" w:rsidRPr="00C14EC6">
        <w:rPr>
          <w:rFonts w:ascii="Verdana" w:hAnsi="Verdana"/>
          <w:lang w:val="bg-BG"/>
        </w:rPr>
        <w:t>пределя коефицие</w:t>
      </w:r>
      <w:r w:rsidR="00E60D45" w:rsidRPr="00C14EC6">
        <w:rPr>
          <w:rFonts w:ascii="Verdana" w:hAnsi="Verdana"/>
          <w:lang w:val="bg-BG"/>
        </w:rPr>
        <w:t>нт на редукция в размер на 0,11</w:t>
      </w:r>
      <w:r w:rsidR="00850D93" w:rsidRPr="00C14EC6">
        <w:rPr>
          <w:rFonts w:ascii="Verdana" w:hAnsi="Verdana"/>
          <w:lang w:val="bg-BG"/>
        </w:rPr>
        <w:t>4</w:t>
      </w:r>
      <w:r w:rsidR="00FE5114" w:rsidRPr="00C14EC6">
        <w:rPr>
          <w:rFonts w:ascii="Verdana" w:hAnsi="Verdana"/>
          <w:lang w:val="bg-BG"/>
        </w:rPr>
        <w:t>.</w:t>
      </w:r>
      <w:r w:rsidR="007A1273" w:rsidRPr="00C14EC6">
        <w:rPr>
          <w:rFonts w:ascii="Verdana" w:hAnsi="Verdana"/>
          <w:lang w:val="bg-BG"/>
        </w:rPr>
        <w:t xml:space="preserve"> </w:t>
      </w:r>
    </w:p>
    <w:p w:rsidR="006B049E" w:rsidRPr="00C14EC6" w:rsidRDefault="006B049E" w:rsidP="006B049E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ab/>
      </w:r>
      <w:r w:rsidR="00C14EC6">
        <w:rPr>
          <w:rFonts w:ascii="Verdana" w:hAnsi="Verdana"/>
          <w:lang w:val="bg-BG"/>
        </w:rPr>
        <w:tab/>
      </w:r>
      <w:r w:rsidRPr="00C14EC6">
        <w:rPr>
          <w:rFonts w:ascii="Verdana" w:hAnsi="Verdana"/>
          <w:lang w:val="bg-BG"/>
        </w:rPr>
        <w:t>След прилагане на коефициента за редукция, комисията определи че в землището на с. Пъдарско на подалите заявления за участие в разпределението животновъди се полагат ПМЛ, както следва:</w:t>
      </w:r>
    </w:p>
    <w:tbl>
      <w:tblPr>
        <w:tblW w:w="1091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900"/>
        <w:gridCol w:w="900"/>
        <w:gridCol w:w="893"/>
        <w:gridCol w:w="993"/>
        <w:gridCol w:w="1427"/>
        <w:gridCol w:w="982"/>
      </w:tblGrid>
      <w:tr w:rsidR="006B049E" w:rsidRPr="00C14EC6" w:rsidTr="006B049E">
        <w:trPr>
          <w:trHeight w:val="97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Имена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/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фирма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,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правна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форма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Брой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ЖЕ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Полагащи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ПМЛ (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Разполагаеми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ПМЛ </w:t>
            </w:r>
          </w:p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>(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Допълнително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полагащи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ПМЛ,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приравнени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към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категория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1-7 </w:t>
            </w:r>
          </w:p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>(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6B049E" w:rsidRPr="00C14EC6" w:rsidRDefault="00C14EC6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Полагат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след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редукция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– 0,11</w:t>
            </w:r>
          </w:p>
        </w:tc>
      </w:tr>
      <w:tr w:rsidR="006B049E" w:rsidRPr="00C14EC6" w:rsidTr="006B049E">
        <w:trPr>
          <w:trHeight w:val="50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при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норма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15/30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при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норма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 20/40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/ЖЕ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1-7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8-10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1-7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B049E" w:rsidRPr="00C14EC6" w:rsidRDefault="006B049E" w:rsidP="00302D44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</w:rPr>
              <w:t xml:space="preserve">8-10 </w:t>
            </w:r>
            <w:proofErr w:type="spellStart"/>
            <w:r w:rsidRPr="00C14EC6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C14EC6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  <w:tr w:rsidR="006B049E" w:rsidRPr="00C14EC6" w:rsidTr="006B049E">
        <w:trPr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9E" w:rsidRPr="00C14EC6" w:rsidRDefault="00EA1723" w:rsidP="00302D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Т.</w:t>
            </w:r>
            <w:r>
              <w:rPr>
                <w:rFonts w:ascii="Calibri" w:hAnsi="Calibri" w:cs="Calibri"/>
                <w:color w:val="000000"/>
                <w:lang w:val="bg-BG"/>
              </w:rPr>
              <w:t>А.</w:t>
            </w:r>
            <w:r w:rsidR="006B049E" w:rsidRPr="00C14EC6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="006B049E" w:rsidRPr="00C14EC6">
              <w:rPr>
                <w:rFonts w:ascii="Calibri" w:hAnsi="Calibri" w:cs="Calibri"/>
                <w:color w:val="000000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9E" w:rsidRPr="00C14EC6" w:rsidRDefault="006B049E" w:rsidP="00302D44">
            <w:pPr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 0/0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9E" w:rsidRPr="00C14EC6" w:rsidRDefault="006B049E" w:rsidP="00302D44">
            <w:pPr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20/25,000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500,000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1000,000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246,257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0,000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253,743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49E" w:rsidRPr="00C14EC6" w:rsidRDefault="00850D93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29,000</w:t>
            </w:r>
          </w:p>
        </w:tc>
      </w:tr>
      <w:tr w:rsidR="006B049E" w:rsidRPr="00C14EC6" w:rsidTr="006B049E">
        <w:trPr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EA1723" w:rsidP="006B04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</w:t>
            </w:r>
            <w:r>
              <w:rPr>
                <w:rFonts w:ascii="Calibri" w:hAnsi="Calibri" w:cs="Calibri"/>
                <w:color w:val="000000"/>
                <w:lang w:val="bg-BG"/>
              </w:rPr>
              <w:t>П.</w:t>
            </w:r>
            <w:r w:rsidR="006B049E" w:rsidRPr="00C14EC6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="006B049E" w:rsidRPr="00C14EC6">
              <w:rPr>
                <w:rFonts w:ascii="Calibri" w:hAnsi="Calibri" w:cs="Calibri"/>
                <w:color w:val="000000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0/0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20/67,400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1348,000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2696,000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150,768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0,000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1197,232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49E" w:rsidRPr="00C14EC6" w:rsidRDefault="00850D93" w:rsidP="00302D44">
            <w:pPr>
              <w:jc w:val="right"/>
              <w:rPr>
                <w:rFonts w:ascii="Calibri" w:hAnsi="Calibri" w:cs="Calibri"/>
                <w:color w:val="000000"/>
              </w:rPr>
            </w:pPr>
            <w:r w:rsidRPr="00C14EC6">
              <w:rPr>
                <w:rFonts w:ascii="Calibri" w:hAnsi="Calibri" w:cs="Calibri"/>
                <w:color w:val="000000"/>
              </w:rPr>
              <w:t>136,600</w:t>
            </w:r>
          </w:p>
        </w:tc>
      </w:tr>
      <w:tr w:rsidR="006B049E" w:rsidRPr="00C14EC6" w:rsidTr="006B049E">
        <w:trPr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C14EC6">
              <w:rPr>
                <w:rFonts w:ascii="Calibri" w:hAnsi="Calibri" w:cs="Calibri"/>
                <w:b/>
                <w:color w:val="000000"/>
              </w:rPr>
              <w:t>Общо</w:t>
            </w:r>
            <w:proofErr w:type="spellEnd"/>
            <w:r w:rsidRPr="00C14EC6">
              <w:rPr>
                <w:rFonts w:ascii="Calibri" w:hAnsi="Calibri" w:cs="Calibri"/>
                <w:b/>
                <w:color w:val="000000"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C14EC6">
              <w:rPr>
                <w:rFonts w:ascii="Calibri" w:hAnsi="Calibri" w:cs="Calibri"/>
                <w:b/>
                <w:color w:val="000000"/>
              </w:rPr>
              <w:t>1450,975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49E" w:rsidRPr="00C14EC6" w:rsidRDefault="006B049E" w:rsidP="00302D44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C14EC6">
              <w:rPr>
                <w:rFonts w:ascii="Calibri" w:hAnsi="Calibri" w:cs="Calibri"/>
                <w:b/>
                <w:color w:val="000000"/>
              </w:rPr>
              <w:t>165,600</w:t>
            </w:r>
          </w:p>
        </w:tc>
      </w:tr>
    </w:tbl>
    <w:p w:rsidR="006B049E" w:rsidRPr="00C14EC6" w:rsidRDefault="006B049E" w:rsidP="006B049E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</w:p>
    <w:p w:rsidR="00C04D9C" w:rsidRPr="00C14EC6" w:rsidRDefault="007A1273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14EC6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14EC6">
        <w:rPr>
          <w:rFonts w:ascii="Verdana" w:hAnsi="Verdana"/>
          <w:lang w:val="bg-BG"/>
        </w:rPr>
        <w:t>,</w:t>
      </w:r>
      <w:r w:rsidRPr="00C14EC6">
        <w:rPr>
          <w:rFonts w:ascii="Verdana" w:hAnsi="Verdana"/>
          <w:lang w:val="bg-BG"/>
        </w:rPr>
        <w:t xml:space="preserve"> разпределя:</w:t>
      </w:r>
      <w:r w:rsidR="00FE5114" w:rsidRPr="00C14EC6">
        <w:rPr>
          <w:rFonts w:ascii="Verdana" w:hAnsi="Verdana"/>
          <w:lang w:val="bg-BG"/>
        </w:rPr>
        <w:t xml:space="preserve"> </w:t>
      </w:r>
    </w:p>
    <w:p w:rsidR="007A1273" w:rsidRPr="00C14EC6" w:rsidRDefault="00A02552" w:rsidP="00C04D9C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 w:rsidRPr="00C14EC6">
        <w:rPr>
          <w:rFonts w:ascii="Verdana" w:hAnsi="Verdana"/>
          <w:u w:val="single"/>
          <w:lang w:val="bg-BG"/>
        </w:rPr>
        <w:tab/>
      </w:r>
      <w:r w:rsidR="00C14EC6">
        <w:rPr>
          <w:rFonts w:ascii="Verdana" w:hAnsi="Verdana"/>
          <w:u w:val="single"/>
          <w:lang w:val="bg-BG"/>
        </w:rPr>
        <w:tab/>
      </w:r>
      <w:r w:rsidR="00083BFB" w:rsidRPr="00C14EC6">
        <w:rPr>
          <w:rFonts w:ascii="Verdana" w:hAnsi="Verdana"/>
          <w:u w:val="single"/>
          <w:lang w:val="bg-BG"/>
        </w:rPr>
        <w:t>В землището на с. Пъдарско</w:t>
      </w:r>
      <w:r w:rsidR="00FE5114" w:rsidRPr="00C14EC6">
        <w:rPr>
          <w:rFonts w:ascii="Verdana" w:hAnsi="Verdana"/>
          <w:u w:val="single"/>
          <w:lang w:val="bg-BG"/>
        </w:rPr>
        <w:t xml:space="preserve"> няма регистрирани животновъдни обекти, </w:t>
      </w:r>
      <w:r w:rsidR="00FE5114" w:rsidRPr="00C14EC6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5F3335" w:rsidRPr="00C14EC6" w:rsidRDefault="00932642" w:rsidP="00302D4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C14EC6">
        <w:rPr>
          <w:rFonts w:ascii="Verdana" w:hAnsi="Verdana"/>
          <w:lang w:val="bg-BG"/>
        </w:rPr>
        <w:t>На основание чл. 37и,</w:t>
      </w:r>
      <w:r w:rsidR="001240F5" w:rsidRPr="00C14EC6">
        <w:rPr>
          <w:rFonts w:ascii="Verdana" w:hAnsi="Verdana"/>
          <w:lang w:val="bg-BG"/>
        </w:rPr>
        <w:t xml:space="preserve"> </w:t>
      </w:r>
      <w:r w:rsidRPr="00C14EC6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14EC6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14EC6">
        <w:rPr>
          <w:rFonts w:ascii="Verdana" w:hAnsi="Verdana"/>
          <w:lang w:val="bg-BG"/>
        </w:rPr>
        <w:t>,</w:t>
      </w:r>
      <w:r w:rsidRPr="00C14EC6">
        <w:rPr>
          <w:rFonts w:ascii="Verdana" w:hAnsi="Verdana"/>
          <w:lang w:val="bg-BG"/>
        </w:rPr>
        <w:t xml:space="preserve"> разпределя:</w:t>
      </w:r>
      <w:r w:rsidR="00302D44" w:rsidRPr="00C14EC6">
        <w:rPr>
          <w:rFonts w:ascii="Verdana" w:hAnsi="Verdana"/>
          <w:lang w:val="bg-BG"/>
        </w:rPr>
        <w:t xml:space="preserve"> </w:t>
      </w:r>
      <w:r w:rsidR="00302D44" w:rsidRPr="00C14EC6">
        <w:rPr>
          <w:rFonts w:ascii="Verdana" w:hAnsi="Verdana"/>
          <w:b/>
          <w:lang w:val="bg-BG"/>
        </w:rPr>
        <w:t>неприложимо.</w:t>
      </w:r>
    </w:p>
    <w:p w:rsidR="007D33C1" w:rsidRPr="00C14EC6" w:rsidRDefault="007D33C1" w:rsidP="003D1B8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C14EC6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C14EC6">
        <w:rPr>
          <w:rFonts w:ascii="Verdana" w:hAnsi="Verdana"/>
          <w:lang w:val="bg-BG"/>
        </w:rPr>
        <w:t>,</w:t>
      </w:r>
      <w:r w:rsidRPr="00C14EC6">
        <w:rPr>
          <w:rFonts w:ascii="Verdana" w:hAnsi="Verdana"/>
          <w:lang w:val="bg-BG"/>
        </w:rPr>
        <w:t xml:space="preserve"> разпределя:</w:t>
      </w:r>
    </w:p>
    <w:p w:rsidR="00302D44" w:rsidRPr="00C14EC6" w:rsidRDefault="00302D44" w:rsidP="00302D4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На </w:t>
      </w:r>
      <w:r w:rsidR="00EA1723">
        <w:rPr>
          <w:rFonts w:ascii="Verdana" w:hAnsi="Verdana"/>
          <w:b/>
          <w:lang w:val="bg-BG"/>
        </w:rPr>
        <w:t>Т.А.А.</w:t>
      </w:r>
      <w:r w:rsidRPr="00C14EC6">
        <w:rPr>
          <w:rFonts w:ascii="Verdana" w:hAnsi="Verdana"/>
          <w:lang w:val="bg-BG"/>
        </w:rPr>
        <w:t xml:space="preserve"> - собственик, с ЕГН </w:t>
      </w:r>
      <w:r w:rsidR="00EA1723">
        <w:rPr>
          <w:rFonts w:ascii="Verdana" w:hAnsi="Verdana"/>
          <w:lang w:val="bg-BG"/>
        </w:rPr>
        <w:t>**********</w:t>
      </w:r>
      <w:r w:rsidRPr="00C14EC6">
        <w:rPr>
          <w:rFonts w:ascii="Verdana" w:hAnsi="Verdana"/>
          <w:lang w:val="bg-BG"/>
        </w:rPr>
        <w:t>, разпределя:  По предложение на председателя на комисията, като взе предвид информацията получена от д-р М. Кръстев-член на комисията, че в описания п</w:t>
      </w:r>
      <w:r w:rsidR="00096B5C">
        <w:rPr>
          <w:rFonts w:ascii="Verdana" w:hAnsi="Verdana"/>
          <w:lang w:val="bg-BG"/>
        </w:rPr>
        <w:t xml:space="preserve">о-долу </w:t>
      </w:r>
      <w:bookmarkStart w:id="0" w:name="_GoBack"/>
      <w:bookmarkEnd w:id="0"/>
      <w:r w:rsidR="00096B5C">
        <w:rPr>
          <w:rFonts w:ascii="Verdana" w:hAnsi="Verdana"/>
          <w:lang w:val="bg-BG"/>
        </w:rPr>
        <w:t>общински имот г-н Т.</w:t>
      </w:r>
      <w:r w:rsidRPr="00C14EC6">
        <w:rPr>
          <w:rFonts w:ascii="Verdana" w:hAnsi="Verdana"/>
          <w:lang w:val="bg-BG"/>
        </w:rPr>
        <w:t xml:space="preserve"> А</w:t>
      </w:r>
      <w:r w:rsidR="00096B5C">
        <w:rPr>
          <w:rFonts w:ascii="Verdana" w:hAnsi="Verdana"/>
          <w:lang w:val="bg-BG"/>
        </w:rPr>
        <w:t>.</w:t>
      </w:r>
      <w:r w:rsidRPr="00C14EC6">
        <w:rPr>
          <w:rFonts w:ascii="Verdana" w:hAnsi="Verdana"/>
          <w:lang w:val="bg-BG"/>
        </w:rPr>
        <w:t xml:space="preserve"> има регистриран животновъден обект с № 4158-0190, в който се отглеждат пасищ</w:t>
      </w:r>
      <w:r w:rsidR="003D1B84" w:rsidRPr="00C14EC6">
        <w:rPr>
          <w:rFonts w:ascii="Verdana" w:hAnsi="Verdana"/>
          <w:lang w:val="bg-BG"/>
        </w:rPr>
        <w:t>ни животни и информацията получена</w:t>
      </w:r>
      <w:r w:rsidRPr="00C14EC6">
        <w:rPr>
          <w:rFonts w:ascii="Verdana" w:hAnsi="Verdana"/>
          <w:lang w:val="bg-BG"/>
        </w:rPr>
        <w:t xml:space="preserve"> от г-жа П. Иванова-член на комисията, че същият имот е ползван по договор №148/30.1</w:t>
      </w:r>
      <w:r w:rsidR="00EA1723">
        <w:rPr>
          <w:rFonts w:ascii="Verdana" w:hAnsi="Verdana"/>
          <w:lang w:val="bg-BG"/>
        </w:rPr>
        <w:t>0.2020 г. от г-н А.А. –баща на Т.</w:t>
      </w:r>
      <w:r w:rsidR="00096B5C">
        <w:rPr>
          <w:rFonts w:ascii="Verdana" w:hAnsi="Verdana"/>
          <w:lang w:val="bg-BG"/>
        </w:rPr>
        <w:t>А</w:t>
      </w:r>
      <w:r w:rsidRPr="00C14EC6">
        <w:rPr>
          <w:rFonts w:ascii="Verdana" w:hAnsi="Verdana"/>
          <w:lang w:val="bg-BG"/>
        </w:rPr>
        <w:t xml:space="preserve"> и в имота има </w:t>
      </w:r>
      <w:r w:rsidRPr="00C14EC6">
        <w:rPr>
          <w:rFonts w:ascii="Verdana" w:hAnsi="Verdana"/>
          <w:lang w:val="bg-BG"/>
        </w:rPr>
        <w:lastRenderedPageBreak/>
        <w:t>изградени временни дървени навеси за обслужване на животните, комисията</w:t>
      </w:r>
      <w:r w:rsidR="003D1B84" w:rsidRPr="00C14EC6">
        <w:rPr>
          <w:rFonts w:ascii="Verdana" w:hAnsi="Verdana"/>
          <w:lang w:val="bg-BG"/>
        </w:rPr>
        <w:t xml:space="preserve"> по целесъобразност</w:t>
      </w:r>
      <w:r w:rsidR="00EA1723">
        <w:rPr>
          <w:rFonts w:ascii="Verdana" w:hAnsi="Verdana"/>
          <w:lang w:val="bg-BG"/>
        </w:rPr>
        <w:t xml:space="preserve"> разпределя на Т.А.</w:t>
      </w:r>
      <w:r w:rsidRPr="00C14EC6">
        <w:rPr>
          <w:rFonts w:ascii="Verdana" w:hAnsi="Verdana"/>
          <w:lang w:val="bg-BG"/>
        </w:rPr>
        <w:t>, част от описания по- долу имот, а именно: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64"/>
        <w:gridCol w:w="1400"/>
        <w:gridCol w:w="1448"/>
        <w:gridCol w:w="1245"/>
        <w:gridCol w:w="1165"/>
        <w:gridCol w:w="1134"/>
        <w:gridCol w:w="1275"/>
      </w:tblGrid>
      <w:tr w:rsidR="007D33C1" w:rsidRPr="00C14EC6" w:rsidTr="003F2AEF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C14EC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6C5DD5" w:rsidRPr="00C14EC6" w:rsidTr="003F2AEF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C14EC6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6C5DD5" w:rsidRPr="00C14EC6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C14EC6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6C5DD5" w:rsidRPr="00C14EC6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C14EC6" w:rsidRDefault="003F2AEF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Пъдарско</w:t>
            </w:r>
          </w:p>
          <w:p w:rsidR="006C5DD5" w:rsidRPr="00C14EC6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DD5" w:rsidRPr="00C14EC6" w:rsidRDefault="003F2AEF" w:rsidP="003F2AE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Част от имот 58983.</w:t>
            </w:r>
            <w:r w:rsidR="00302D44" w:rsidRPr="00C14EC6">
              <w:rPr>
                <w:rFonts w:ascii="Calibri" w:hAnsi="Calibri" w:cs="Calibri"/>
                <w:color w:val="000000"/>
                <w:lang w:val="bg-BG"/>
              </w:rPr>
              <w:t xml:space="preserve"> 30.325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DD5" w:rsidRPr="00C14EC6" w:rsidRDefault="003D1B84" w:rsidP="003F2AE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29,0</w:t>
            </w:r>
            <w:r w:rsidR="003F2AEF" w:rsidRPr="00C14EC6">
              <w:rPr>
                <w:rFonts w:ascii="Calibri" w:hAnsi="Calibri" w:cs="Calibri"/>
                <w:color w:val="000000"/>
                <w:lang w:val="bg-BG"/>
              </w:rPr>
              <w:t>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DD5" w:rsidRPr="00C14EC6" w:rsidRDefault="006C5DD5" w:rsidP="003F2AE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DD5" w:rsidRPr="00C14EC6" w:rsidRDefault="003F2AEF" w:rsidP="003F2AE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DD5" w:rsidRPr="00C14EC6" w:rsidRDefault="006C5DD5" w:rsidP="003F2AEF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852D59" w:rsidRPr="00C14EC6" w:rsidTr="003F2AEF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EF61F7" w:rsidP="00852D59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3D1B84"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29,0</w:t>
            </w:r>
            <w:r w:rsidR="003F2AEF"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>00</w:t>
            </w:r>
            <w:r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="00852D59"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C14EC6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C14EC6" w:rsidRDefault="00E572A4" w:rsidP="00131D5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На </w:t>
      </w:r>
      <w:r w:rsidR="00EA1723">
        <w:rPr>
          <w:rFonts w:ascii="Verdana" w:hAnsi="Verdana"/>
          <w:b/>
          <w:lang w:val="bg-BG"/>
        </w:rPr>
        <w:t>П.Г.П.</w:t>
      </w:r>
      <w:r w:rsidR="00CF7935" w:rsidRPr="00C14EC6">
        <w:rPr>
          <w:rFonts w:ascii="Verdana" w:hAnsi="Verdana"/>
          <w:lang w:val="bg-BG"/>
        </w:rPr>
        <w:t xml:space="preserve"> - собственик, </w:t>
      </w:r>
      <w:r w:rsidR="00EA1723">
        <w:rPr>
          <w:rFonts w:ascii="Verdana" w:hAnsi="Verdana"/>
          <w:lang w:val="bg-BG"/>
        </w:rPr>
        <w:t>с ЕГН *************</w:t>
      </w:r>
      <w:r w:rsidR="001240F5" w:rsidRPr="00C14EC6">
        <w:rPr>
          <w:rFonts w:ascii="Verdana" w:hAnsi="Verdana"/>
          <w:lang w:val="bg-BG"/>
        </w:rPr>
        <w:t>, разпределя:</w:t>
      </w:r>
    </w:p>
    <w:tbl>
      <w:tblPr>
        <w:tblW w:w="98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500"/>
        <w:gridCol w:w="1417"/>
        <w:gridCol w:w="1320"/>
        <w:gridCol w:w="1027"/>
        <w:gridCol w:w="1306"/>
      </w:tblGrid>
      <w:tr w:rsidR="001240F5" w:rsidRPr="00C14EC6" w:rsidTr="00CF793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C14EC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0834AB" w:rsidRPr="00C14EC6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C14EC6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C14EC6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0834AB" w:rsidRPr="00C14EC6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C14EC6" w:rsidRDefault="003F2AEF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Пъдарско</w:t>
            </w:r>
          </w:p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3F2AEF" w:rsidRPr="00C14EC6">
              <w:rPr>
                <w:rFonts w:ascii="Calibri" w:hAnsi="Calibri" w:cs="Calibri"/>
                <w:color w:val="000000"/>
                <w:lang w:val="bg-BG"/>
              </w:rPr>
              <w:t>Част от имот 58983.30.325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3D1B84" w:rsidRPr="00C14EC6">
              <w:rPr>
                <w:rFonts w:ascii="Calibri" w:hAnsi="Calibri" w:cs="Calibri"/>
                <w:color w:val="000000"/>
                <w:lang w:val="bg-BG"/>
              </w:rPr>
              <w:t>55,653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F7935" w:rsidRPr="00C14EC6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C14EC6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3F2AEF" w:rsidRPr="00C14EC6">
              <w:rPr>
                <w:rFonts w:ascii="Calibri" w:hAnsi="Calibri" w:cs="Calibri"/>
                <w:color w:val="000000"/>
                <w:lang w:val="bg-BG"/>
              </w:rPr>
              <w:t>О</w:t>
            </w:r>
            <w:r w:rsidRPr="00C14EC6">
              <w:rPr>
                <w:rFonts w:ascii="Calibri" w:hAnsi="Calibri" w:cs="Calibri"/>
                <w:color w:val="000000"/>
                <w:lang w:val="bg-BG"/>
              </w:rPr>
              <w:t>ПФ</w:t>
            </w:r>
          </w:p>
        </w:tc>
      </w:tr>
      <w:tr w:rsidR="003F2AEF" w:rsidRPr="00C14EC6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58983.13.322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bCs/>
                <w:color w:val="000000"/>
                <w:lang w:val="bg-BG"/>
              </w:rPr>
              <w:t>50,440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3F2AEF" w:rsidRPr="00C14EC6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58983.20.17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bCs/>
                <w:color w:val="000000"/>
                <w:lang w:val="bg-BG"/>
              </w:rPr>
              <w:t>30,560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AEF" w:rsidRPr="00C14EC6" w:rsidRDefault="003F2AEF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ДПФ</w:t>
            </w:r>
          </w:p>
        </w:tc>
      </w:tr>
      <w:tr w:rsidR="006C5DD5" w:rsidRPr="00C14EC6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3D1B84" w:rsidP="006C5DD5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136,653</w:t>
            </w:r>
            <w:r w:rsidR="006C5DD5" w:rsidRPr="00C14EC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C14EC6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C14EC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  <w:p w:rsidR="004C3DF6" w:rsidRPr="00C14EC6" w:rsidRDefault="004C3DF6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:rsidR="007A1273" w:rsidRPr="00C14EC6" w:rsidRDefault="007A1273" w:rsidP="001E0B6E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14EC6" w:rsidRDefault="007D33C1" w:rsidP="004C3DF6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C6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14EC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14EC6">
        <w:rPr>
          <w:rFonts w:ascii="Verdana" w:hAnsi="Verdana"/>
          <w:lang w:val="bg-BG"/>
        </w:rPr>
        <w:t>,</w:t>
      </w:r>
      <w:r w:rsidRPr="00C14EC6">
        <w:rPr>
          <w:rFonts w:ascii="Verdana" w:hAnsi="Verdana"/>
          <w:lang w:val="bg-BG"/>
        </w:rPr>
        <w:t xml:space="preserve"> </w:t>
      </w:r>
      <w:r w:rsidR="00C42E26" w:rsidRPr="00C14EC6">
        <w:rPr>
          <w:rFonts w:ascii="Verdana" w:hAnsi="Verdana"/>
          <w:b/>
          <w:lang w:val="bg-BG"/>
        </w:rPr>
        <w:t>в което се намират имотите</w:t>
      </w:r>
      <w:r w:rsidR="00C42E26" w:rsidRPr="00C14EC6">
        <w:rPr>
          <w:rFonts w:ascii="Verdana" w:hAnsi="Verdana"/>
          <w:lang w:val="bg-BG"/>
        </w:rPr>
        <w:t xml:space="preserve">, </w:t>
      </w:r>
      <w:r w:rsidRPr="00C14EC6">
        <w:rPr>
          <w:rFonts w:ascii="Verdana" w:hAnsi="Verdana"/>
          <w:lang w:val="bg-BG"/>
        </w:rPr>
        <w:t>разпределя:</w:t>
      </w:r>
      <w:r w:rsidR="003D1B84" w:rsidRPr="00C14EC6">
        <w:rPr>
          <w:rFonts w:ascii="Verdana" w:hAnsi="Verdana"/>
          <w:lang w:val="bg-BG"/>
        </w:rPr>
        <w:t xml:space="preserve"> </w:t>
      </w:r>
      <w:r w:rsidR="003D1B84" w:rsidRPr="00C14EC6">
        <w:rPr>
          <w:rFonts w:ascii="Verdana" w:hAnsi="Verdana"/>
          <w:b/>
          <w:lang w:val="bg-BG"/>
        </w:rPr>
        <w:t>неприложимо.</w:t>
      </w:r>
    </w:p>
    <w:p w:rsidR="00CF3EF0" w:rsidRPr="00C14EC6" w:rsidRDefault="00C14EC6" w:rsidP="00424C68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i/>
          <w:lang w:val="bg-BG"/>
        </w:rPr>
      </w:pPr>
      <w:r w:rsidRPr="00C14EC6">
        <w:rPr>
          <w:rFonts w:ascii="Verdana" w:hAnsi="Verdana"/>
          <w:i/>
          <w:lang w:val="bg-BG"/>
        </w:rPr>
        <w:tab/>
      </w:r>
      <w:r w:rsidRPr="00C14EC6">
        <w:rPr>
          <w:rFonts w:ascii="Verdana" w:hAnsi="Verdana"/>
          <w:i/>
          <w:lang w:val="bg-BG"/>
        </w:rPr>
        <w:tab/>
      </w:r>
      <w:r w:rsidRPr="00C14EC6">
        <w:rPr>
          <w:rFonts w:ascii="Verdana" w:hAnsi="Verdana"/>
          <w:i/>
          <w:lang w:val="bg-BG"/>
        </w:rPr>
        <w:tab/>
      </w:r>
      <w:r w:rsidR="00EA1723">
        <w:rPr>
          <w:rFonts w:ascii="Verdana" w:hAnsi="Verdana"/>
          <w:i/>
          <w:lang w:val="bg-BG"/>
        </w:rPr>
        <w:t>Г-н Т.А. и г-жа П.П.</w:t>
      </w:r>
      <w:r w:rsidR="003D1B84" w:rsidRPr="00C14EC6">
        <w:rPr>
          <w:rFonts w:ascii="Verdana" w:hAnsi="Verdana"/>
          <w:i/>
          <w:lang w:val="bg-BG"/>
        </w:rPr>
        <w:t xml:space="preserve"> заявиха пред комисията, че не желаят да ползват общински и държавни пасища в съседно землище.</w:t>
      </w:r>
    </w:p>
    <w:p w:rsidR="007E0B64" w:rsidRPr="00C14EC6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C14EC6">
        <w:rPr>
          <w:rFonts w:ascii="Verdana" w:hAnsi="Verdana"/>
          <w:i/>
          <w:lang w:val="bg-BG"/>
        </w:rPr>
        <w:tab/>
      </w:r>
      <w:r w:rsidR="007D33C1" w:rsidRPr="00C14EC6">
        <w:rPr>
          <w:rFonts w:ascii="Verdana" w:hAnsi="Verdana"/>
          <w:i/>
          <w:lang w:val="bg-BG"/>
        </w:rPr>
        <w:t>Неразделна част от Протокола са:</w:t>
      </w:r>
    </w:p>
    <w:p w:rsidR="007D33C1" w:rsidRPr="00C14EC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C14EC6">
        <w:rPr>
          <w:rFonts w:ascii="Verdana" w:hAnsi="Verdana"/>
          <w:i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14EC6">
        <w:rPr>
          <w:rFonts w:ascii="Verdana" w:hAnsi="Verdana"/>
          <w:i/>
          <w:lang w:val="bg-BG"/>
        </w:rPr>
        <w:t xml:space="preserve">, находящи се в </w:t>
      </w:r>
      <w:r w:rsidR="001F5FC1" w:rsidRPr="00C14EC6">
        <w:rPr>
          <w:rFonts w:ascii="Verdana" w:hAnsi="Verdana"/>
          <w:i/>
          <w:lang w:val="bg-BG"/>
        </w:rPr>
        <w:t xml:space="preserve">землището на </w:t>
      </w:r>
      <w:r w:rsidR="001E0B6E" w:rsidRPr="00C14EC6">
        <w:rPr>
          <w:rFonts w:ascii="Verdana" w:hAnsi="Verdana"/>
          <w:i/>
          <w:lang w:val="bg-BG"/>
        </w:rPr>
        <w:t>с. Пъдарско</w:t>
      </w:r>
      <w:r w:rsidRPr="00C14EC6">
        <w:rPr>
          <w:rFonts w:ascii="Verdana" w:hAnsi="Verdana"/>
          <w:i/>
          <w:lang w:val="bg-BG"/>
        </w:rPr>
        <w:t>;</w:t>
      </w:r>
    </w:p>
    <w:p w:rsidR="007D33C1" w:rsidRPr="00C14EC6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C14EC6">
        <w:rPr>
          <w:rFonts w:ascii="Verdana" w:hAnsi="Verdana"/>
          <w:i/>
          <w:lang w:val="bg-BG"/>
        </w:rPr>
        <w:t xml:space="preserve">Констативен протокол по чл. 37и, ал. 8, т. </w:t>
      </w:r>
      <w:r w:rsidR="001E43B0" w:rsidRPr="00C14EC6">
        <w:rPr>
          <w:rFonts w:ascii="Verdana" w:hAnsi="Verdana"/>
          <w:i/>
          <w:lang w:val="bg-BG"/>
        </w:rPr>
        <w:t xml:space="preserve">3 </w:t>
      </w:r>
      <w:r w:rsidRPr="00C14EC6">
        <w:rPr>
          <w:rFonts w:ascii="Verdana" w:hAnsi="Verdana"/>
          <w:i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4EC6">
        <w:rPr>
          <w:rFonts w:ascii="Verdana" w:hAnsi="Verdana"/>
          <w:i/>
          <w:lang w:val="bg-BG"/>
        </w:rPr>
        <w:t xml:space="preserve"> на пасища, мери и ливади, находящи се в</w:t>
      </w:r>
      <w:r w:rsidR="001F5FC1" w:rsidRPr="00C14EC6">
        <w:rPr>
          <w:rFonts w:ascii="Verdana" w:hAnsi="Verdana"/>
          <w:i/>
          <w:lang w:val="bg-BG"/>
        </w:rPr>
        <w:t xml:space="preserve"> землището на</w:t>
      </w:r>
      <w:r w:rsidR="001E0B6E" w:rsidRPr="00C14EC6">
        <w:rPr>
          <w:rFonts w:ascii="Verdana" w:hAnsi="Verdana"/>
          <w:i/>
          <w:lang w:val="bg-BG"/>
        </w:rPr>
        <w:t xml:space="preserve"> с. Пъдарско</w:t>
      </w:r>
      <w:r w:rsidRPr="00C14EC6">
        <w:rPr>
          <w:rFonts w:ascii="Verdana" w:hAnsi="Verdana"/>
          <w:i/>
          <w:lang w:val="bg-BG"/>
        </w:rPr>
        <w:t>;</w:t>
      </w:r>
    </w:p>
    <w:p w:rsidR="001E43B0" w:rsidRPr="00C14EC6" w:rsidRDefault="001E43B0" w:rsidP="00C14EC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C14EC6">
        <w:rPr>
          <w:rFonts w:ascii="Verdana" w:hAnsi="Verdana"/>
          <w:i/>
          <w:lang w:val="bg-BG"/>
        </w:rPr>
        <w:t>Координатен регистър при разпределяне на части от имоти</w:t>
      </w:r>
      <w:r w:rsidR="00C14EC6">
        <w:rPr>
          <w:rFonts w:ascii="Verdana" w:hAnsi="Verdana"/>
          <w:i/>
          <w:lang w:val="bg-BG"/>
        </w:rPr>
        <w:t xml:space="preserve"> за ПИИ </w:t>
      </w:r>
      <w:r w:rsidR="00C14EC6" w:rsidRPr="00C14EC6">
        <w:rPr>
          <w:rFonts w:ascii="Calibri" w:hAnsi="Calibri" w:cs="Calibri"/>
          <w:color w:val="000000"/>
          <w:lang w:val="bg-BG"/>
        </w:rPr>
        <w:t>58983.30.325</w:t>
      </w:r>
      <w:r w:rsidRPr="00C14EC6">
        <w:rPr>
          <w:rFonts w:ascii="Verdana" w:hAnsi="Verdana"/>
          <w:i/>
          <w:lang w:val="bg-BG"/>
        </w:rPr>
        <w:t>.</w:t>
      </w:r>
    </w:p>
    <w:p w:rsidR="001240F5" w:rsidRPr="00C14EC6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C14EC6">
        <w:rPr>
          <w:rFonts w:ascii="Verdana" w:hAnsi="Verdana"/>
          <w:highlight w:val="yellow"/>
          <w:lang w:val="bg-BG"/>
        </w:rPr>
        <w:t xml:space="preserve"> </w:t>
      </w:r>
    </w:p>
    <w:p w:rsidR="00EA1723" w:rsidRDefault="00EA1723" w:rsidP="00EA1723">
      <w:pPr>
        <w:spacing w:line="360" w:lineRule="auto"/>
        <w:ind w:firstLine="720"/>
        <w:jc w:val="center"/>
        <w:rPr>
          <w:rFonts w:ascii="Verdana" w:hAnsi="Verdana"/>
          <w:b/>
          <w:i/>
          <w:lang w:val="bg-BG"/>
        </w:rPr>
      </w:pPr>
    </w:p>
    <w:p w:rsidR="00EA1723" w:rsidRDefault="00EA1723" w:rsidP="00EA1723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EA1723" w:rsidRDefault="00EA1723" w:rsidP="00EA172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EA1723" w:rsidRDefault="00EA1723" w:rsidP="00EA172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EA1723" w:rsidRDefault="00EA1723" w:rsidP="00EA1723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/п//П. </w:t>
      </w:r>
      <w:proofErr w:type="spellStart"/>
      <w:r>
        <w:rPr>
          <w:rFonts w:ascii="Verdana" w:hAnsi="Verdana"/>
          <w:lang w:val="bg-BG"/>
        </w:rPr>
        <w:t>Изамски</w:t>
      </w:r>
      <w:proofErr w:type="spellEnd"/>
      <w:r>
        <w:rPr>
          <w:rFonts w:ascii="Verdana" w:hAnsi="Verdana"/>
          <w:lang w:val="bg-BG"/>
        </w:rPr>
        <w:t>/</w:t>
      </w:r>
    </w:p>
    <w:p w:rsidR="00EA1723" w:rsidRDefault="00EA1723" w:rsidP="00EA1723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EA1723" w:rsidRDefault="00EA1723" w:rsidP="00EA1723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EA1723" w:rsidRDefault="00EA1723" w:rsidP="00EA1723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EA1723" w:rsidRDefault="00EA1723" w:rsidP="00EA1723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EA1723" w:rsidRDefault="00EA1723" w:rsidP="00EA172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EA1723" w:rsidRDefault="00EA1723" w:rsidP="00EA172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CF3EF0" w:rsidRPr="00C14EC6" w:rsidRDefault="00CF3EF0" w:rsidP="002C485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14EC6" w:rsidSect="00810587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B84" w:rsidRDefault="003D1B84" w:rsidP="00227952">
      <w:r>
        <w:separator/>
      </w:r>
    </w:p>
  </w:endnote>
  <w:endnote w:type="continuationSeparator" w:id="0">
    <w:p w:rsidR="003D1B84" w:rsidRDefault="003D1B8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B84" w:rsidRDefault="003D1B8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6B5C">
      <w:rPr>
        <w:noProof/>
      </w:rPr>
      <w:t>4</w:t>
    </w:r>
    <w:r>
      <w:rPr>
        <w:noProof/>
      </w:rPr>
      <w:fldChar w:fldCharType="end"/>
    </w:r>
  </w:p>
  <w:p w:rsidR="003D1B84" w:rsidRDefault="003D1B8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B84" w:rsidRDefault="003D1B84" w:rsidP="00227952">
      <w:r>
        <w:separator/>
      </w:r>
    </w:p>
  </w:footnote>
  <w:footnote w:type="continuationSeparator" w:id="0">
    <w:p w:rsidR="003D1B84" w:rsidRDefault="003D1B8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D1B84" w:rsidRDefault="003D1B8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D1B84" w:rsidRDefault="003D1B8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D1B84" w:rsidRDefault="003D1B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50D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63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357" w:hanging="360"/>
      </w:pPr>
    </w:lvl>
    <w:lvl w:ilvl="2" w:tplc="0402001B" w:tentative="1">
      <w:start w:val="1"/>
      <w:numFmt w:val="lowerRoman"/>
      <w:lvlText w:val="%3."/>
      <w:lvlJc w:val="right"/>
      <w:pPr>
        <w:ind w:left="3077" w:hanging="180"/>
      </w:pPr>
    </w:lvl>
    <w:lvl w:ilvl="3" w:tplc="0402000F" w:tentative="1">
      <w:start w:val="1"/>
      <w:numFmt w:val="decimal"/>
      <w:lvlText w:val="%4."/>
      <w:lvlJc w:val="left"/>
      <w:pPr>
        <w:ind w:left="3797" w:hanging="360"/>
      </w:pPr>
    </w:lvl>
    <w:lvl w:ilvl="4" w:tplc="04020019" w:tentative="1">
      <w:start w:val="1"/>
      <w:numFmt w:val="lowerLetter"/>
      <w:lvlText w:val="%5."/>
      <w:lvlJc w:val="left"/>
      <w:pPr>
        <w:ind w:left="4517" w:hanging="360"/>
      </w:pPr>
    </w:lvl>
    <w:lvl w:ilvl="5" w:tplc="0402001B" w:tentative="1">
      <w:start w:val="1"/>
      <w:numFmt w:val="lowerRoman"/>
      <w:lvlText w:val="%6."/>
      <w:lvlJc w:val="right"/>
      <w:pPr>
        <w:ind w:left="5237" w:hanging="180"/>
      </w:pPr>
    </w:lvl>
    <w:lvl w:ilvl="6" w:tplc="0402000F" w:tentative="1">
      <w:start w:val="1"/>
      <w:numFmt w:val="decimal"/>
      <w:lvlText w:val="%7."/>
      <w:lvlJc w:val="left"/>
      <w:pPr>
        <w:ind w:left="5957" w:hanging="360"/>
      </w:pPr>
    </w:lvl>
    <w:lvl w:ilvl="7" w:tplc="04020019" w:tentative="1">
      <w:start w:val="1"/>
      <w:numFmt w:val="lowerLetter"/>
      <w:lvlText w:val="%8."/>
      <w:lvlJc w:val="left"/>
      <w:pPr>
        <w:ind w:left="6677" w:hanging="360"/>
      </w:pPr>
    </w:lvl>
    <w:lvl w:ilvl="8" w:tplc="040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C24"/>
    <w:rsid w:val="00065C96"/>
    <w:rsid w:val="00076943"/>
    <w:rsid w:val="00076AE2"/>
    <w:rsid w:val="000834AB"/>
    <w:rsid w:val="000837D0"/>
    <w:rsid w:val="00083BFB"/>
    <w:rsid w:val="0009087A"/>
    <w:rsid w:val="00091FAC"/>
    <w:rsid w:val="00095CDE"/>
    <w:rsid w:val="00096B5C"/>
    <w:rsid w:val="000A2FA0"/>
    <w:rsid w:val="000A45E8"/>
    <w:rsid w:val="000A6A4D"/>
    <w:rsid w:val="000C0A74"/>
    <w:rsid w:val="000D1D13"/>
    <w:rsid w:val="000D22C6"/>
    <w:rsid w:val="000D3444"/>
    <w:rsid w:val="000E2434"/>
    <w:rsid w:val="0010563F"/>
    <w:rsid w:val="001240F5"/>
    <w:rsid w:val="00131D51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80C74"/>
    <w:rsid w:val="00184983"/>
    <w:rsid w:val="001C1098"/>
    <w:rsid w:val="001C29FC"/>
    <w:rsid w:val="001C42C4"/>
    <w:rsid w:val="001D0C76"/>
    <w:rsid w:val="001E0B6E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2686"/>
    <w:rsid w:val="002A16CA"/>
    <w:rsid w:val="002A2F71"/>
    <w:rsid w:val="002B14BB"/>
    <w:rsid w:val="002C189A"/>
    <w:rsid w:val="002C485D"/>
    <w:rsid w:val="002C521E"/>
    <w:rsid w:val="002C7D38"/>
    <w:rsid w:val="002D0475"/>
    <w:rsid w:val="002E103C"/>
    <w:rsid w:val="002E69FC"/>
    <w:rsid w:val="00302D44"/>
    <w:rsid w:val="0031396E"/>
    <w:rsid w:val="0032624F"/>
    <w:rsid w:val="003269DA"/>
    <w:rsid w:val="003325D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0958"/>
    <w:rsid w:val="003C2831"/>
    <w:rsid w:val="003C6193"/>
    <w:rsid w:val="003D1B84"/>
    <w:rsid w:val="003D4D89"/>
    <w:rsid w:val="003F2AEF"/>
    <w:rsid w:val="003F4883"/>
    <w:rsid w:val="003F4A6C"/>
    <w:rsid w:val="003F6151"/>
    <w:rsid w:val="003F6F32"/>
    <w:rsid w:val="004014F9"/>
    <w:rsid w:val="00424C6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C3DF6"/>
    <w:rsid w:val="004D20D4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335"/>
    <w:rsid w:val="006004F3"/>
    <w:rsid w:val="00600E89"/>
    <w:rsid w:val="006164F1"/>
    <w:rsid w:val="00616DEE"/>
    <w:rsid w:val="00642D72"/>
    <w:rsid w:val="006461C4"/>
    <w:rsid w:val="006463DA"/>
    <w:rsid w:val="006614FF"/>
    <w:rsid w:val="0066366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049E"/>
    <w:rsid w:val="006B2315"/>
    <w:rsid w:val="006B5BA3"/>
    <w:rsid w:val="006C1F38"/>
    <w:rsid w:val="006C5DD5"/>
    <w:rsid w:val="006C7DC5"/>
    <w:rsid w:val="006D1506"/>
    <w:rsid w:val="006D152D"/>
    <w:rsid w:val="006D3366"/>
    <w:rsid w:val="006D729A"/>
    <w:rsid w:val="006E699A"/>
    <w:rsid w:val="006F4B03"/>
    <w:rsid w:val="007005C4"/>
    <w:rsid w:val="007008D9"/>
    <w:rsid w:val="00713493"/>
    <w:rsid w:val="00720D0D"/>
    <w:rsid w:val="007248A4"/>
    <w:rsid w:val="0073333B"/>
    <w:rsid w:val="00736DC6"/>
    <w:rsid w:val="00745B9E"/>
    <w:rsid w:val="0076658A"/>
    <w:rsid w:val="0077565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0D93"/>
    <w:rsid w:val="00852D59"/>
    <w:rsid w:val="0085572E"/>
    <w:rsid w:val="008574AC"/>
    <w:rsid w:val="0085766E"/>
    <w:rsid w:val="0086764E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2552"/>
    <w:rsid w:val="00A04CA2"/>
    <w:rsid w:val="00A12E6B"/>
    <w:rsid w:val="00A260EB"/>
    <w:rsid w:val="00A3676D"/>
    <w:rsid w:val="00A40157"/>
    <w:rsid w:val="00A41FC0"/>
    <w:rsid w:val="00A54F1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2A2"/>
    <w:rsid w:val="00AE7AB8"/>
    <w:rsid w:val="00AF0EFE"/>
    <w:rsid w:val="00B0394D"/>
    <w:rsid w:val="00B1786A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0C1"/>
    <w:rsid w:val="00BC38F7"/>
    <w:rsid w:val="00BC41EA"/>
    <w:rsid w:val="00BE20C9"/>
    <w:rsid w:val="00C00DF6"/>
    <w:rsid w:val="00C01D38"/>
    <w:rsid w:val="00C02228"/>
    <w:rsid w:val="00C04D9C"/>
    <w:rsid w:val="00C054B6"/>
    <w:rsid w:val="00C143CC"/>
    <w:rsid w:val="00C14EC6"/>
    <w:rsid w:val="00C31ED1"/>
    <w:rsid w:val="00C344AB"/>
    <w:rsid w:val="00C37CF6"/>
    <w:rsid w:val="00C40CE7"/>
    <w:rsid w:val="00C428C4"/>
    <w:rsid w:val="00C42E26"/>
    <w:rsid w:val="00C55B7F"/>
    <w:rsid w:val="00C572A7"/>
    <w:rsid w:val="00C630A8"/>
    <w:rsid w:val="00C652AA"/>
    <w:rsid w:val="00C662FD"/>
    <w:rsid w:val="00C856D0"/>
    <w:rsid w:val="00C913F0"/>
    <w:rsid w:val="00CA3157"/>
    <w:rsid w:val="00CB473E"/>
    <w:rsid w:val="00CC7AE7"/>
    <w:rsid w:val="00CE287B"/>
    <w:rsid w:val="00CF3EF0"/>
    <w:rsid w:val="00CF7935"/>
    <w:rsid w:val="00D03B05"/>
    <w:rsid w:val="00D05ED4"/>
    <w:rsid w:val="00D0723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433F"/>
    <w:rsid w:val="00E36719"/>
    <w:rsid w:val="00E54174"/>
    <w:rsid w:val="00E572A4"/>
    <w:rsid w:val="00E60D45"/>
    <w:rsid w:val="00E6512C"/>
    <w:rsid w:val="00E65641"/>
    <w:rsid w:val="00E7169F"/>
    <w:rsid w:val="00E75518"/>
    <w:rsid w:val="00E775C2"/>
    <w:rsid w:val="00E801C9"/>
    <w:rsid w:val="00E90CD5"/>
    <w:rsid w:val="00EA1723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2F96"/>
    <w:rsid w:val="00F456D6"/>
    <w:rsid w:val="00F533E7"/>
    <w:rsid w:val="00F66676"/>
    <w:rsid w:val="00F66CB6"/>
    <w:rsid w:val="00F713CE"/>
    <w:rsid w:val="00F75675"/>
    <w:rsid w:val="00F8261A"/>
    <w:rsid w:val="00F91885"/>
    <w:rsid w:val="00FA4393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7429DA5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C6492"/>
    <w:rsid w:val="00A471C2"/>
    <w:rsid w:val="00A638B5"/>
    <w:rsid w:val="00A73127"/>
    <w:rsid w:val="00AB4FE2"/>
    <w:rsid w:val="00AC409B"/>
    <w:rsid w:val="00B35AF2"/>
    <w:rsid w:val="00B56057"/>
    <w:rsid w:val="00BA7865"/>
    <w:rsid w:val="00BC574D"/>
    <w:rsid w:val="00C350B9"/>
    <w:rsid w:val="00C52780"/>
    <w:rsid w:val="00D049F9"/>
    <w:rsid w:val="00D473F4"/>
    <w:rsid w:val="00D827E0"/>
    <w:rsid w:val="00D965E7"/>
    <w:rsid w:val="00E340F0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9B23-FBE0-4E7E-8D19-9001D1E3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A4CA2D92</Template>
  <TotalTime>316</TotalTime>
  <Pages>4</Pages>
  <Words>932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72</cp:revision>
  <cp:lastPrinted>2025-04-29T08:42:00Z</cp:lastPrinted>
  <dcterms:created xsi:type="dcterms:W3CDTF">2025-01-31T19:41:00Z</dcterms:created>
  <dcterms:modified xsi:type="dcterms:W3CDTF">2025-05-21T06:53:00Z</dcterms:modified>
</cp:coreProperties>
</file>